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24" w:rsidRPr="00783277" w:rsidRDefault="00C46024" w:rsidP="00AE38B4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C46024" w:rsidRPr="00783277" w:rsidRDefault="00C46024" w:rsidP="00AE38B4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224/11.02-04/15-80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C46024" w:rsidRPr="00783277" w:rsidRDefault="00C46024" w:rsidP="00AE38B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C46024" w:rsidRPr="00783277" w:rsidRDefault="00C46024" w:rsidP="00AE38B4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>
        <w:rPr>
          <w:rFonts w:ascii="Times New Roman" w:hAnsi="Times New Roman" w:cs="Times New Roman"/>
          <w:spacing w:val="-6"/>
        </w:rPr>
        <w:t>электронно</w:t>
      </w:r>
      <w:r w:rsidRPr="00BC4809">
        <w:rPr>
          <w:rFonts w:ascii="Times New Roman" w:hAnsi="Times New Roman" w:cs="Times New Roman"/>
          <w:spacing w:val="-6"/>
        </w:rPr>
        <w:t>-</w:t>
      </w:r>
      <w:r>
        <w:rPr>
          <w:rFonts w:ascii="Times New Roman" w:hAnsi="Times New Roman" w:cs="Times New Roman"/>
          <w:spacing w:val="-6"/>
        </w:rPr>
        <w:t xml:space="preserve"> </w:t>
      </w:r>
      <w:r w:rsidRPr="00B11B1A">
        <w:rPr>
          <w:rFonts w:ascii="Times New Roman" w:hAnsi="Times New Roman" w:cs="Times New Roman"/>
          <w:spacing w:val="-6"/>
        </w:rPr>
        <w:t>вычислительной техники, ее деталей и принадлежностей</w:t>
      </w:r>
      <w:r w:rsidRPr="007616E2">
        <w:rPr>
          <w:rFonts w:ascii="Times New Roman" w:hAnsi="Times New Roman" w:cs="Times New Roman"/>
          <w:spacing w:val="-6"/>
        </w:rPr>
        <w:t xml:space="preserve">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C46024" w:rsidRPr="00783277" w:rsidRDefault="00C46024" w:rsidP="00AE38B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C46024" w:rsidRPr="00783277" w:rsidRDefault="00C46024" w:rsidP="00AE38B4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C46024" w:rsidRPr="00783277" w:rsidRDefault="00C46024" w:rsidP="00AE38B4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C46024" w:rsidRPr="00D36E8A" w:rsidRDefault="00C46024" w:rsidP="00AE38B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D36E8A">
        <w:rPr>
          <w:rFonts w:ascii="Times New Roman" w:hAnsi="Times New Roman" w:cs="Times New Roman"/>
          <w:color w:val="000000"/>
        </w:rPr>
        <w:t>Некрасова Людмила Анатольевна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 w:rsidRPr="00845FA6">
        <w:rPr>
          <w:rFonts w:ascii="Times New Roman" w:hAnsi="Times New Roman" w:cs="Times New Roman"/>
          <w:color w:val="000000"/>
        </w:rPr>
        <w:t>48-96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D36E8A">
        <w:rPr>
          <w:rFonts w:ascii="Times New Roman" w:hAnsi="Times New Roman" w:cs="Times New Roman"/>
          <w:color w:val="000000"/>
          <w:lang w:val="en-US"/>
        </w:rPr>
        <w:t>lnekrasova</w:t>
      </w:r>
      <w:r w:rsidRPr="00D36E8A">
        <w:rPr>
          <w:rFonts w:ascii="Times New Roman" w:hAnsi="Times New Roman" w:cs="Times New Roman"/>
          <w:color w:val="000000"/>
        </w:rPr>
        <w:t>@</w:t>
      </w:r>
      <w:r w:rsidRPr="00D36E8A">
        <w:rPr>
          <w:rFonts w:ascii="Times New Roman" w:hAnsi="Times New Roman" w:cs="Times New Roman"/>
          <w:color w:val="000000"/>
          <w:lang w:val="en-US"/>
        </w:rPr>
        <w:t>ippe</w:t>
      </w:r>
      <w:r w:rsidRPr="00D36E8A">
        <w:rPr>
          <w:rFonts w:ascii="Times New Roman" w:hAnsi="Times New Roman" w:cs="Times New Roman"/>
          <w:color w:val="000000"/>
        </w:rPr>
        <w:t>.</w:t>
      </w:r>
      <w:r w:rsidRPr="00D36E8A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Матюкова Светлана Ивановна,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C46024" w:rsidRPr="007E0569" w:rsidRDefault="00C46024" w:rsidP="00AE38B4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B11B1A">
        <w:rPr>
          <w:rFonts w:ascii="Times New Roman" w:hAnsi="Times New Roman" w:cs="Times New Roman"/>
        </w:rPr>
        <w:t>электронно-вычислительной техники, ее деталей и принадлежностей</w:t>
      </w:r>
      <w:r>
        <w:rPr>
          <w:rFonts w:ascii="Times New Roman" w:hAnsi="Times New Roman" w:cs="Times New Roman"/>
        </w:rPr>
        <w:t>.</w:t>
      </w:r>
    </w:p>
    <w:p w:rsidR="00C46024" w:rsidRPr="007E0569" w:rsidRDefault="00C46024" w:rsidP="00AE38B4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D36E8A">
        <w:rPr>
          <w:rFonts w:ascii="Times New Roman" w:hAnsi="Times New Roman" w:cs="Times New Roman"/>
        </w:rPr>
        <w:t>30 апреля 2015 года. Возможна досрочная поставка.</w:t>
      </w:r>
    </w:p>
    <w:p w:rsidR="00C46024" w:rsidRPr="00783277" w:rsidRDefault="00C46024" w:rsidP="00AE38B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C46024" w:rsidRPr="00783277" w:rsidRDefault="00C46024" w:rsidP="00AE38B4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C46024" w:rsidRPr="00783277" w:rsidRDefault="00C46024" w:rsidP="00AE38B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C46024" w:rsidRPr="00783277" w:rsidRDefault="00C46024" w:rsidP="00AE38B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C46024" w:rsidRPr="00783277" w:rsidRDefault="00C46024" w:rsidP="00AE38B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C46024" w:rsidRPr="00783277" w:rsidRDefault="00C46024" w:rsidP="00AE38B4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D36E8A">
        <w:rPr>
          <w:rFonts w:ascii="Times New Roman" w:hAnsi="Times New Roman" w:cs="Times New Roman"/>
        </w:rPr>
        <w:t>260 516,19</w:t>
      </w:r>
      <w:r w:rsidRPr="00D36E8A">
        <w:rPr>
          <w:rFonts w:ascii="Times New Roman" w:hAnsi="Times New Roman" w:cs="Times New Roman"/>
          <w:b/>
          <w:bCs/>
        </w:rPr>
        <w:t xml:space="preserve"> </w:t>
      </w:r>
      <w:r w:rsidRPr="00D36E8A">
        <w:rPr>
          <w:rFonts w:ascii="Times New Roman" w:hAnsi="Times New Roman" w:cs="Times New Roman"/>
        </w:rPr>
        <w:t>(двести шестьдесят тысяч пятьсот шестнадцать</w:t>
      </w:r>
      <w:r>
        <w:rPr>
          <w:rFonts w:ascii="Times New Roman" w:hAnsi="Times New Roman" w:cs="Times New Roman"/>
        </w:rPr>
        <w:t xml:space="preserve"> </w:t>
      </w:r>
      <w:r w:rsidRPr="00D36E8A">
        <w:rPr>
          <w:rFonts w:ascii="Times New Roman" w:hAnsi="Times New Roman" w:cs="Times New Roman"/>
        </w:rPr>
        <w:t>руб</w:t>
      </w:r>
      <w:r>
        <w:rPr>
          <w:rFonts w:ascii="Times New Roman" w:hAnsi="Times New Roman" w:cs="Times New Roman"/>
        </w:rPr>
        <w:t>лей</w:t>
      </w:r>
      <w:r w:rsidRPr="00D36E8A">
        <w:rPr>
          <w:rFonts w:ascii="Times New Roman" w:hAnsi="Times New Roman" w:cs="Times New Roman"/>
        </w:rPr>
        <w:t xml:space="preserve"> 19</w:t>
      </w:r>
      <w:r w:rsidRPr="007616E2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еек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C46024" w:rsidRPr="00783277" w:rsidRDefault="00C46024" w:rsidP="00AE38B4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D36E8A">
        <w:rPr>
          <w:rFonts w:ascii="Times New Roman" w:hAnsi="Times New Roman" w:cs="Times New Roman"/>
        </w:rPr>
        <w:t>220 776,43</w:t>
      </w:r>
      <w:r w:rsidRPr="00D36E8A">
        <w:rPr>
          <w:rFonts w:ascii="Times New Roman" w:hAnsi="Times New Roman" w:cs="Times New Roman"/>
          <w:b/>
          <w:bCs/>
        </w:rPr>
        <w:t xml:space="preserve"> </w:t>
      </w:r>
      <w:r w:rsidRPr="00D36E8A">
        <w:rPr>
          <w:rFonts w:ascii="Times New Roman" w:hAnsi="Times New Roman" w:cs="Times New Roman"/>
        </w:rPr>
        <w:t>(двести двадцать тысяч семьсот семьдесят шесть руб</w:t>
      </w:r>
      <w:r>
        <w:rPr>
          <w:rFonts w:ascii="Times New Roman" w:hAnsi="Times New Roman" w:cs="Times New Roman"/>
        </w:rPr>
        <w:t>лей</w:t>
      </w:r>
      <w:r w:rsidRPr="00D36E8A">
        <w:rPr>
          <w:rFonts w:ascii="Times New Roman" w:hAnsi="Times New Roman" w:cs="Times New Roman"/>
        </w:rPr>
        <w:t xml:space="preserve"> 43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ейки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C46024" w:rsidRPr="00783277" w:rsidRDefault="00C46024" w:rsidP="00AE38B4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C46024" w:rsidRDefault="00C46024" w:rsidP="00EA55C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C46024" w:rsidRDefault="00C46024" w:rsidP="00EA55CB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C46024" w:rsidRPr="00783277" w:rsidRDefault="00C46024" w:rsidP="00AE38B4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C46024" w:rsidRPr="00783277" w:rsidRDefault="00C46024" w:rsidP="00AE38B4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13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087DA8">
        <w:rPr>
          <w:rFonts w:ascii="Times New Roman" w:hAnsi="Times New Roman" w:cs="Times New Roman"/>
          <w:spacing w:val="-6"/>
          <w:highlight w:val="yellow"/>
        </w:rPr>
        <w:t>«1</w:t>
      </w:r>
      <w:r>
        <w:rPr>
          <w:rFonts w:ascii="Times New Roman" w:hAnsi="Times New Roman" w:cs="Times New Roman"/>
          <w:spacing w:val="-6"/>
          <w:highlight w:val="yellow"/>
        </w:rPr>
        <w:t>6</w:t>
      </w:r>
      <w:r w:rsidRPr="00087DA8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087DA8">
        <w:rPr>
          <w:rFonts w:ascii="Times New Roman" w:hAnsi="Times New Roman" w:cs="Times New Roman"/>
          <w:spacing w:val="-6"/>
          <w:highlight w:val="yellow"/>
        </w:rPr>
        <w:t>«1</w:t>
      </w:r>
      <w:r>
        <w:rPr>
          <w:rFonts w:ascii="Times New Roman" w:hAnsi="Times New Roman" w:cs="Times New Roman"/>
          <w:spacing w:val="-6"/>
          <w:highlight w:val="yellow"/>
        </w:rPr>
        <w:t>6</w:t>
      </w:r>
      <w:r w:rsidRPr="00087DA8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C46024" w:rsidRPr="00915D24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915D24">
        <w:rPr>
          <w:rFonts w:ascii="Times New Roman" w:hAnsi="Times New Roman" w:cs="Times New Roman"/>
        </w:rPr>
        <w:t>в течение 20 (двадцати) дней, но не ранее чем через 10 (десять) дней после размещения на официальном сайте и на ЭТП протокола подведения итогов запроса цен.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C46024" w:rsidRPr="00783277" w:rsidRDefault="00C46024" w:rsidP="00AE38B4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C46024" w:rsidRPr="00783277" w:rsidRDefault="00C46024" w:rsidP="00AE38B4">
      <w:pPr>
        <w:ind w:firstLine="568"/>
        <w:jc w:val="center"/>
        <w:rPr>
          <w:rFonts w:ascii="Times New Roman" w:hAnsi="Times New Roman" w:cs="Times New Roman"/>
          <w:b/>
          <w:bCs/>
        </w:rPr>
      </w:pPr>
    </w:p>
    <w:p w:rsidR="00C46024" w:rsidRDefault="00C46024">
      <w:pPr>
        <w:rPr>
          <w:rFonts w:cs="Times New Roman"/>
        </w:rPr>
      </w:pPr>
    </w:p>
    <w:sectPr w:rsidR="00C46024" w:rsidSect="00D51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381"/>
    <w:rsid w:val="00087DA8"/>
    <w:rsid w:val="000E1028"/>
    <w:rsid w:val="001F4D81"/>
    <w:rsid w:val="006562C7"/>
    <w:rsid w:val="007616E2"/>
    <w:rsid w:val="007757DE"/>
    <w:rsid w:val="00783277"/>
    <w:rsid w:val="007E0569"/>
    <w:rsid w:val="00845FA6"/>
    <w:rsid w:val="008E3C0C"/>
    <w:rsid w:val="00915D24"/>
    <w:rsid w:val="009E1518"/>
    <w:rsid w:val="00A86A8B"/>
    <w:rsid w:val="00AE38B4"/>
    <w:rsid w:val="00AF2D02"/>
    <w:rsid w:val="00B11B1A"/>
    <w:rsid w:val="00B22381"/>
    <w:rsid w:val="00BB4957"/>
    <w:rsid w:val="00BC4809"/>
    <w:rsid w:val="00C46024"/>
    <w:rsid w:val="00C572F3"/>
    <w:rsid w:val="00C753F6"/>
    <w:rsid w:val="00D36E8A"/>
    <w:rsid w:val="00D42E6F"/>
    <w:rsid w:val="00D5128E"/>
    <w:rsid w:val="00EA55CB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8B4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86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2F0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815</Words>
  <Characters>4646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2015-03-05T11:28:00Z</cp:lastPrinted>
  <dcterms:created xsi:type="dcterms:W3CDTF">2015-02-26T06:45:00Z</dcterms:created>
  <dcterms:modified xsi:type="dcterms:W3CDTF">2015-03-05T11:29:00Z</dcterms:modified>
</cp:coreProperties>
</file>